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31A06D19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E10C7">
        <w:rPr>
          <w:rFonts w:cs="Arial"/>
          <w:b/>
          <w:sz w:val="24"/>
          <w:szCs w:val="24"/>
        </w:rPr>
        <w:t>SP-241251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7263D715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E10C7">
        <w:rPr>
          <w:rFonts w:cs="Arial"/>
          <w:b/>
          <w:bCs/>
        </w:rPr>
        <w:t>CRs on TRS_URLLC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5E10C7" w:rsidRPr="00766D2A" w14:paraId="1D908153" w14:textId="77777777" w:rsidTr="00E450E9">
        <w:tc>
          <w:tcPr>
            <w:tcW w:w="817" w:type="dxa"/>
          </w:tcPr>
          <w:p w14:paraId="1F090007" w14:textId="25873BCB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752CD48" w14:textId="33946CB1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4900</w:t>
            </w:r>
          </w:p>
        </w:tc>
        <w:tc>
          <w:tcPr>
            <w:tcW w:w="283" w:type="dxa"/>
          </w:tcPr>
          <w:p w14:paraId="7E9A1A98" w14:textId="73A653A2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03ABFBBD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2C689197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subscription during the ASTI create and update</w:t>
            </w:r>
          </w:p>
        </w:tc>
        <w:tc>
          <w:tcPr>
            <w:tcW w:w="284" w:type="dxa"/>
          </w:tcPr>
          <w:p w14:paraId="267FBDE9" w14:textId="79CC7AAA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483316FB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4C10D139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2F40908D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S2-2408858</w:t>
            </w:r>
          </w:p>
        </w:tc>
        <w:tc>
          <w:tcPr>
            <w:tcW w:w="1984" w:type="dxa"/>
          </w:tcPr>
          <w:p w14:paraId="577EFEF7" w14:textId="364B6F3E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3E08327B" w14:textId="5E82BE44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TRS_URLLC</w:t>
            </w:r>
          </w:p>
        </w:tc>
        <w:tc>
          <w:tcPr>
            <w:tcW w:w="1843" w:type="dxa"/>
          </w:tcPr>
          <w:p w14:paraId="5B856FF9" w14:textId="5DBDD594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4.15.9.4, 5.2.27.4.2, 5.2.27.4.6</w:t>
            </w:r>
          </w:p>
        </w:tc>
        <w:tc>
          <w:tcPr>
            <w:tcW w:w="1134" w:type="dxa"/>
          </w:tcPr>
          <w:p w14:paraId="292594C0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37B0B879" w14:textId="77777777" w:rsidTr="00E450E9">
        <w:tc>
          <w:tcPr>
            <w:tcW w:w="817" w:type="dxa"/>
          </w:tcPr>
          <w:p w14:paraId="4BBE1D8D" w14:textId="54BC1969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780803D" w14:textId="42B7361D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4901</w:t>
            </w:r>
          </w:p>
        </w:tc>
        <w:tc>
          <w:tcPr>
            <w:tcW w:w="283" w:type="dxa"/>
          </w:tcPr>
          <w:p w14:paraId="77C49214" w14:textId="698CA66E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B24F503" w14:textId="60313859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7FA1E463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subscription during the ASTI create and update</w:t>
            </w:r>
          </w:p>
        </w:tc>
        <w:tc>
          <w:tcPr>
            <w:tcW w:w="284" w:type="dxa"/>
          </w:tcPr>
          <w:p w14:paraId="7D5D67AE" w14:textId="6FA2EB80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7E47446B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4492E2C8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3CA2A351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S2-2409157</w:t>
            </w:r>
          </w:p>
        </w:tc>
        <w:tc>
          <w:tcPr>
            <w:tcW w:w="1984" w:type="dxa"/>
          </w:tcPr>
          <w:p w14:paraId="636C7A80" w14:textId="719CDF13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53A47038" w14:textId="2CFF8A5A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TRS_URLLC</w:t>
            </w:r>
          </w:p>
        </w:tc>
        <w:tc>
          <w:tcPr>
            <w:tcW w:w="1843" w:type="dxa"/>
          </w:tcPr>
          <w:p w14:paraId="6671E783" w14:textId="4D47309C" w:rsidR="005E10C7" w:rsidRPr="00766D2A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4.15.9.4, 5.2.27.4.2, 5.2.27.4.6</w:t>
            </w:r>
          </w:p>
        </w:tc>
        <w:tc>
          <w:tcPr>
            <w:tcW w:w="1134" w:type="dxa"/>
          </w:tcPr>
          <w:p w14:paraId="3ACB7E42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72777D8A" w14:textId="77777777" w:rsidTr="00E450E9">
        <w:tc>
          <w:tcPr>
            <w:tcW w:w="817" w:type="dxa"/>
          </w:tcPr>
          <w:p w14:paraId="291F3CC2" w14:textId="62851D68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2E6AB864" w14:textId="75382B62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5477</w:t>
            </w:r>
          </w:p>
        </w:tc>
        <w:tc>
          <w:tcPr>
            <w:tcW w:w="283" w:type="dxa"/>
          </w:tcPr>
          <w:p w14:paraId="4F30ACF8" w14:textId="22B18D2E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19687B5D" w14:textId="5FE108FF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516D62" w14:textId="74190CB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 to align with RAN for reactive RAN feedback for Burst Arrival Time adaptation</w:t>
            </w:r>
          </w:p>
        </w:tc>
        <w:tc>
          <w:tcPr>
            <w:tcW w:w="284" w:type="dxa"/>
          </w:tcPr>
          <w:p w14:paraId="46DE3732" w14:textId="67C23E72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F856E6" w14:textId="090F2E89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32A9850" w14:textId="0A4FDE1A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421F7FA" w14:textId="1B2E7535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S2-2407890</w:t>
            </w:r>
          </w:p>
        </w:tc>
        <w:tc>
          <w:tcPr>
            <w:tcW w:w="1984" w:type="dxa"/>
          </w:tcPr>
          <w:p w14:paraId="2632ED2A" w14:textId="723CD8B2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Samsung</w:t>
            </w:r>
          </w:p>
        </w:tc>
        <w:tc>
          <w:tcPr>
            <w:tcW w:w="1418" w:type="dxa"/>
          </w:tcPr>
          <w:p w14:paraId="0AC138B5" w14:textId="20129932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TRS_URLLC</w:t>
            </w:r>
          </w:p>
        </w:tc>
        <w:tc>
          <w:tcPr>
            <w:tcW w:w="1843" w:type="dxa"/>
          </w:tcPr>
          <w:p w14:paraId="31A92011" w14:textId="03475C9F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5.27.2.5.3</w:t>
            </w:r>
          </w:p>
        </w:tc>
        <w:tc>
          <w:tcPr>
            <w:tcW w:w="1134" w:type="dxa"/>
          </w:tcPr>
          <w:p w14:paraId="403FFB60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19B6B7D" w14:textId="1DCA824D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76EAFFAF" w14:textId="77777777" w:rsidTr="00E450E9">
        <w:tc>
          <w:tcPr>
            <w:tcW w:w="817" w:type="dxa"/>
          </w:tcPr>
          <w:p w14:paraId="4A859F99" w14:textId="4A6F104A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34899EF" w14:textId="61757FC1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5478</w:t>
            </w:r>
          </w:p>
        </w:tc>
        <w:tc>
          <w:tcPr>
            <w:tcW w:w="283" w:type="dxa"/>
          </w:tcPr>
          <w:p w14:paraId="13462824" w14:textId="35EF78A7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057E970B" w14:textId="424475F8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47540AF" w14:textId="46E5CB6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 to align with RAN for reactive RAN feedback for Burst Arrival Time adaptation</w:t>
            </w:r>
          </w:p>
        </w:tc>
        <w:tc>
          <w:tcPr>
            <w:tcW w:w="284" w:type="dxa"/>
          </w:tcPr>
          <w:p w14:paraId="013F628E" w14:textId="43D07DB5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B4810E" w14:textId="541EC3F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2C7DB04" w14:textId="1D638DCE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282A013F" w14:textId="3B2B5C13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S2-2407891</w:t>
            </w:r>
          </w:p>
        </w:tc>
        <w:tc>
          <w:tcPr>
            <w:tcW w:w="1984" w:type="dxa"/>
          </w:tcPr>
          <w:p w14:paraId="6E7E8ABA" w14:textId="5EBF020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Samsung</w:t>
            </w:r>
          </w:p>
        </w:tc>
        <w:tc>
          <w:tcPr>
            <w:tcW w:w="1418" w:type="dxa"/>
          </w:tcPr>
          <w:p w14:paraId="079CEE4C" w14:textId="62324A23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TRS_URLLC</w:t>
            </w:r>
          </w:p>
        </w:tc>
        <w:tc>
          <w:tcPr>
            <w:tcW w:w="1843" w:type="dxa"/>
          </w:tcPr>
          <w:p w14:paraId="2A6E7C4E" w14:textId="15C0ED71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5.27.2.5.3</w:t>
            </w:r>
          </w:p>
        </w:tc>
        <w:tc>
          <w:tcPr>
            <w:tcW w:w="1134" w:type="dxa"/>
          </w:tcPr>
          <w:p w14:paraId="6BA373A1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897E9A3" w14:textId="77777777" w:rsidR="005E10C7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3B69201E" w14:textId="77777777" w:rsidTr="00E450E9">
        <w:tc>
          <w:tcPr>
            <w:tcW w:w="817" w:type="dxa"/>
          </w:tcPr>
          <w:p w14:paraId="4A526819" w14:textId="3512D14C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6705A67" w14:textId="09A31FBF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5479</w:t>
            </w:r>
          </w:p>
        </w:tc>
        <w:tc>
          <w:tcPr>
            <w:tcW w:w="283" w:type="dxa"/>
          </w:tcPr>
          <w:p w14:paraId="2F48FAA9" w14:textId="3E556E4C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1DC4E5AF" w14:textId="2268C743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25AC3E92" w14:textId="2ADA0988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mapping of the parameters between 5GS and TSN UNI</w:t>
            </w:r>
          </w:p>
        </w:tc>
        <w:tc>
          <w:tcPr>
            <w:tcW w:w="284" w:type="dxa"/>
          </w:tcPr>
          <w:p w14:paraId="5BE93244" w14:textId="358DB2ED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3A42A2" w14:textId="212CC90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21AF1DC" w14:textId="64A93451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EBD3074" w14:textId="6E438255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S2-2407892</w:t>
            </w:r>
          </w:p>
        </w:tc>
        <w:tc>
          <w:tcPr>
            <w:tcW w:w="1984" w:type="dxa"/>
          </w:tcPr>
          <w:p w14:paraId="1AF8C071" w14:textId="2956A1B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NTT DoCoMo, Nokia, ZTE, Samsung</w:t>
            </w:r>
          </w:p>
        </w:tc>
        <w:tc>
          <w:tcPr>
            <w:tcW w:w="1418" w:type="dxa"/>
          </w:tcPr>
          <w:p w14:paraId="53FB618D" w14:textId="734C36B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TRS_URLLC</w:t>
            </w:r>
          </w:p>
        </w:tc>
        <w:tc>
          <w:tcPr>
            <w:tcW w:w="1843" w:type="dxa"/>
          </w:tcPr>
          <w:p w14:paraId="6DDA4865" w14:textId="60F92F0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M.1</w:t>
            </w:r>
          </w:p>
        </w:tc>
        <w:tc>
          <w:tcPr>
            <w:tcW w:w="1134" w:type="dxa"/>
          </w:tcPr>
          <w:p w14:paraId="6A18334A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D748D9A" w14:textId="77777777" w:rsidR="005E10C7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5C36BD29" w14:textId="77777777" w:rsidTr="00E450E9">
        <w:tc>
          <w:tcPr>
            <w:tcW w:w="817" w:type="dxa"/>
          </w:tcPr>
          <w:p w14:paraId="408C32CE" w14:textId="08492D8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D85DBC8" w14:textId="6FD71C0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5480</w:t>
            </w:r>
          </w:p>
        </w:tc>
        <w:tc>
          <w:tcPr>
            <w:tcW w:w="283" w:type="dxa"/>
          </w:tcPr>
          <w:p w14:paraId="734D646A" w14:textId="5EA9AC4B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7B1231C3" w14:textId="744B83AF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040BFE67" w14:textId="148E2EBD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mapping of the parameters between 5GS and TSN UNI</w:t>
            </w:r>
          </w:p>
        </w:tc>
        <w:tc>
          <w:tcPr>
            <w:tcW w:w="284" w:type="dxa"/>
          </w:tcPr>
          <w:p w14:paraId="5B2B72EF" w14:textId="7EBFED83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CE51989" w14:textId="557C479A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C116705" w14:textId="24D4E3A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2AA2B3E" w14:textId="03F8177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S2-2407893</w:t>
            </w:r>
          </w:p>
        </w:tc>
        <w:tc>
          <w:tcPr>
            <w:tcW w:w="1984" w:type="dxa"/>
          </w:tcPr>
          <w:p w14:paraId="0549D041" w14:textId="4543D47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NTT DoCoMo, Nokia, ZTE, Samsung</w:t>
            </w:r>
          </w:p>
        </w:tc>
        <w:tc>
          <w:tcPr>
            <w:tcW w:w="1418" w:type="dxa"/>
          </w:tcPr>
          <w:p w14:paraId="7BC70249" w14:textId="7D37B4E4" w:rsidR="005E10C7" w:rsidRDefault="005E10C7" w:rsidP="005E10C7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TRS_URLLC</w:t>
            </w:r>
          </w:p>
        </w:tc>
        <w:tc>
          <w:tcPr>
            <w:tcW w:w="1843" w:type="dxa"/>
          </w:tcPr>
          <w:p w14:paraId="1CAF9EF6" w14:textId="39160D83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Annex M.1</w:t>
            </w:r>
          </w:p>
        </w:tc>
        <w:tc>
          <w:tcPr>
            <w:tcW w:w="1134" w:type="dxa"/>
          </w:tcPr>
          <w:p w14:paraId="18720156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68A9FC08" w14:textId="77777777" w:rsidR="005E10C7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5B759A7B" w14:textId="77777777" w:rsidTr="00E450E9">
        <w:tc>
          <w:tcPr>
            <w:tcW w:w="817" w:type="dxa"/>
          </w:tcPr>
          <w:p w14:paraId="64498411" w14:textId="144EDA8F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735C68B3" w14:textId="589193C2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4977</w:t>
            </w:r>
          </w:p>
        </w:tc>
        <w:tc>
          <w:tcPr>
            <w:tcW w:w="283" w:type="dxa"/>
          </w:tcPr>
          <w:p w14:paraId="3B2983C7" w14:textId="62FE3E4B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2B140BC" w14:textId="3A4DD0BC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250D452A" w14:textId="7AA22195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to timing syncronization status reporting from RAN to TSCTSF</w:t>
            </w:r>
          </w:p>
        </w:tc>
        <w:tc>
          <w:tcPr>
            <w:tcW w:w="284" w:type="dxa"/>
          </w:tcPr>
          <w:p w14:paraId="09232012" w14:textId="4C58865B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9214C7" w14:textId="2BC78725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633DFA6" w14:textId="13350A8A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F17B679" w14:textId="1D32CF09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S2-2408847</w:t>
            </w:r>
          </w:p>
        </w:tc>
        <w:tc>
          <w:tcPr>
            <w:tcW w:w="1984" w:type="dxa"/>
          </w:tcPr>
          <w:p w14:paraId="4BC0319F" w14:textId="69E52477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273C8FBB" w14:textId="324CFCF3" w:rsidR="005E10C7" w:rsidRDefault="005E10C7" w:rsidP="005E10C7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TRS_URLLC</w:t>
            </w:r>
          </w:p>
        </w:tc>
        <w:tc>
          <w:tcPr>
            <w:tcW w:w="1843" w:type="dxa"/>
          </w:tcPr>
          <w:p w14:paraId="5962D325" w14:textId="23B26A67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4.15.9.5.1</w:t>
            </w:r>
          </w:p>
        </w:tc>
        <w:tc>
          <w:tcPr>
            <w:tcW w:w="1134" w:type="dxa"/>
          </w:tcPr>
          <w:p w14:paraId="3F4B26F5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412249CA" w14:textId="77777777" w:rsidR="005E10C7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0275E0A0" w14:textId="77777777" w:rsidTr="00E450E9">
        <w:tc>
          <w:tcPr>
            <w:tcW w:w="817" w:type="dxa"/>
          </w:tcPr>
          <w:p w14:paraId="0F6C9358" w14:textId="77AAECC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35D46C6" w14:textId="064ACBF8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4978</w:t>
            </w:r>
          </w:p>
        </w:tc>
        <w:tc>
          <w:tcPr>
            <w:tcW w:w="283" w:type="dxa"/>
          </w:tcPr>
          <w:p w14:paraId="3C70EF6C" w14:textId="7EAC7578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539DE5BD" w14:textId="20E1F695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B8365E4" w14:textId="5C482AEE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to timing syncronization status reporting from RAN to TSCTSF</w:t>
            </w:r>
          </w:p>
        </w:tc>
        <w:tc>
          <w:tcPr>
            <w:tcW w:w="284" w:type="dxa"/>
          </w:tcPr>
          <w:p w14:paraId="2AE8BAB0" w14:textId="435F8E19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3D4ECA47" w14:textId="4B41FE4B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2B2E58E" w14:textId="5806C15C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741D314E" w14:textId="041C1559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S2-2408848</w:t>
            </w:r>
          </w:p>
        </w:tc>
        <w:tc>
          <w:tcPr>
            <w:tcW w:w="1984" w:type="dxa"/>
          </w:tcPr>
          <w:p w14:paraId="1EF96A6F" w14:textId="70C40189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6174E9C8" w14:textId="695D4C35" w:rsidR="005E10C7" w:rsidRDefault="005E10C7" w:rsidP="005E10C7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TRS_URLLC</w:t>
            </w:r>
          </w:p>
        </w:tc>
        <w:tc>
          <w:tcPr>
            <w:tcW w:w="1843" w:type="dxa"/>
          </w:tcPr>
          <w:p w14:paraId="5D39861B" w14:textId="57F46BB1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4.15.9.5.1</w:t>
            </w:r>
          </w:p>
        </w:tc>
        <w:tc>
          <w:tcPr>
            <w:tcW w:w="1134" w:type="dxa"/>
          </w:tcPr>
          <w:p w14:paraId="02DA9B98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78FCB45" w14:textId="77777777" w:rsidR="005E10C7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630E989E" w14:textId="77777777" w:rsidTr="00E450E9">
        <w:tc>
          <w:tcPr>
            <w:tcW w:w="817" w:type="dxa"/>
          </w:tcPr>
          <w:p w14:paraId="2D536134" w14:textId="4201CE8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2C4CF12" w14:textId="5A5CBE73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5410</w:t>
            </w:r>
          </w:p>
        </w:tc>
        <w:tc>
          <w:tcPr>
            <w:tcW w:w="283" w:type="dxa"/>
          </w:tcPr>
          <w:p w14:paraId="0348D4D0" w14:textId="33031E77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1C18D900" w14:textId="19B48929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04999A4" w14:textId="3DFE99C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KI#5 correction to reference of IEEE</w:t>
            </w:r>
          </w:p>
        </w:tc>
        <w:tc>
          <w:tcPr>
            <w:tcW w:w="284" w:type="dxa"/>
          </w:tcPr>
          <w:p w14:paraId="2297DB62" w14:textId="6B5E1D64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6C7F7ED" w14:textId="149A64B7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307EFF3D" w14:textId="02167CCD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3128D39" w14:textId="33BE806B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S2-2408814</w:t>
            </w:r>
          </w:p>
        </w:tc>
        <w:tc>
          <w:tcPr>
            <w:tcW w:w="1984" w:type="dxa"/>
          </w:tcPr>
          <w:p w14:paraId="49C070D0" w14:textId="2E514857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76B4C2BC" w14:textId="7F50F650" w:rsidR="005E10C7" w:rsidRDefault="005E10C7" w:rsidP="005E10C7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TRS_URLLC</w:t>
            </w:r>
          </w:p>
        </w:tc>
        <w:tc>
          <w:tcPr>
            <w:tcW w:w="1843" w:type="dxa"/>
          </w:tcPr>
          <w:p w14:paraId="0F9FAB13" w14:textId="60064A8E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5.28a.1, M.1</w:t>
            </w:r>
          </w:p>
        </w:tc>
        <w:tc>
          <w:tcPr>
            <w:tcW w:w="1134" w:type="dxa"/>
          </w:tcPr>
          <w:p w14:paraId="7B72A648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86202B4" w14:textId="77777777" w:rsidR="005E10C7" w:rsidRDefault="005E10C7" w:rsidP="005E10C7">
            <w:pPr>
              <w:rPr>
                <w:rFonts w:cs="Arial"/>
                <w:sz w:val="16"/>
              </w:rPr>
            </w:pPr>
          </w:p>
        </w:tc>
      </w:tr>
      <w:tr w:rsidR="005E10C7" w:rsidRPr="00766D2A" w14:paraId="09421395" w14:textId="77777777" w:rsidTr="00E450E9">
        <w:tc>
          <w:tcPr>
            <w:tcW w:w="817" w:type="dxa"/>
          </w:tcPr>
          <w:p w14:paraId="283D4145" w14:textId="46F5F652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0FDBD6C" w14:textId="64F794A8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5411</w:t>
            </w:r>
          </w:p>
        </w:tc>
        <w:tc>
          <w:tcPr>
            <w:tcW w:w="283" w:type="dxa"/>
          </w:tcPr>
          <w:p w14:paraId="3158AB68" w14:textId="090EEE51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31B48016" w14:textId="1CD94184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74A29485" w14:textId="55B31F3F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KI#5 correction to reference of IEEE</w:t>
            </w:r>
          </w:p>
        </w:tc>
        <w:tc>
          <w:tcPr>
            <w:tcW w:w="284" w:type="dxa"/>
          </w:tcPr>
          <w:p w14:paraId="1C28ABED" w14:textId="53C299DD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5F587571" w14:textId="6B95954A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5F9E61CA" w14:textId="648D2833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A1A783E" w14:textId="164C1129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S2-2408815</w:t>
            </w:r>
          </w:p>
        </w:tc>
        <w:tc>
          <w:tcPr>
            <w:tcW w:w="1984" w:type="dxa"/>
          </w:tcPr>
          <w:p w14:paraId="4483D803" w14:textId="7F3B0332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1102BDBD" w14:textId="15F682F0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TRS_URLLC</w:t>
            </w:r>
          </w:p>
        </w:tc>
        <w:tc>
          <w:tcPr>
            <w:tcW w:w="1843" w:type="dxa"/>
          </w:tcPr>
          <w:p w14:paraId="3135BC8D" w14:textId="2D09E8B6" w:rsidR="005E10C7" w:rsidRDefault="005E10C7" w:rsidP="005E10C7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2, 5.28a.1, M.1</w:t>
            </w:r>
          </w:p>
        </w:tc>
        <w:tc>
          <w:tcPr>
            <w:tcW w:w="1134" w:type="dxa"/>
          </w:tcPr>
          <w:p w14:paraId="758F2C3C" w14:textId="77777777" w:rsidR="005E10C7" w:rsidRPr="00766D2A" w:rsidRDefault="005E10C7" w:rsidP="005E10C7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0A0F0C9" w14:textId="77777777" w:rsidR="005E10C7" w:rsidRDefault="005E10C7" w:rsidP="005E10C7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E10C7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6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2024-09-02T09:03:00Z</dcterms:created>
  <dcterms:modified xsi:type="dcterms:W3CDTF">2024-09-02T14:30:00Z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